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4A6B2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6BCBB15C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00731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0A482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Yerde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collect the customs</w:t>
      </w:r>
    </w:p>
    <w:p w14:paraId="56B41AE5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port of London.     (C.F.R. 1405-13 p.12)</w:t>
      </w:r>
    </w:p>
    <w:p w14:paraId="56789B3B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810AE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4D2C8" w14:textId="77777777" w:rsidR="009A277B" w:rsidRDefault="009A277B" w:rsidP="009A2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2021</w:t>
      </w:r>
    </w:p>
    <w:p w14:paraId="1BCD6C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D64D1" w14:textId="77777777" w:rsidR="009A277B" w:rsidRDefault="009A277B" w:rsidP="009139A6">
      <w:r>
        <w:separator/>
      </w:r>
    </w:p>
  </w:endnote>
  <w:endnote w:type="continuationSeparator" w:id="0">
    <w:p w14:paraId="531317B3" w14:textId="77777777" w:rsidR="009A277B" w:rsidRDefault="009A27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708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D7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84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82127" w14:textId="77777777" w:rsidR="009A277B" w:rsidRDefault="009A277B" w:rsidP="009139A6">
      <w:r>
        <w:separator/>
      </w:r>
    </w:p>
  </w:footnote>
  <w:footnote w:type="continuationSeparator" w:id="0">
    <w:p w14:paraId="5238D290" w14:textId="77777777" w:rsidR="009A277B" w:rsidRDefault="009A27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F12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C8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E39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7B"/>
    <w:rsid w:val="000666E0"/>
    <w:rsid w:val="002510B7"/>
    <w:rsid w:val="005C130B"/>
    <w:rsid w:val="00826F5C"/>
    <w:rsid w:val="009139A6"/>
    <w:rsid w:val="009448BB"/>
    <w:rsid w:val="009A277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A945"/>
  <w15:chartTrackingRefBased/>
  <w15:docId w15:val="{79B606D1-ED5B-4F79-A92F-F720F322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2021-09-04T20:28:00Z</dcterms:created>
  <dcterms:modified xsi:type="dcterms:W3CDTF">2021-09-04T20:28:00Z</dcterms:modified>
</cp:coreProperties>
</file>